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27.04.2026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Lieferung von Hygienepapier und Reinigungsmitteln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Landkreisverwaltung des Ostalbkreises schreibt die Lieferung von Hygienepapier und Reinigungsmitteln für die Verwaltungsgebäude und Schulen aus.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